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CDC17" w14:textId="77777777" w:rsidR="006A079F" w:rsidRDefault="006A079F" w:rsidP="006A07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William </w:t>
      </w:r>
      <w:proofErr w:type="spellStart"/>
      <w:r>
        <w:rPr>
          <w:rFonts w:ascii="Times New Roman" w:hAnsi="Times New Roman" w:cs="Times New Roman"/>
          <w:u w:val="single"/>
        </w:rPr>
        <w:t>atte</w:t>
      </w:r>
      <w:proofErr w:type="spellEnd"/>
      <w:r>
        <w:rPr>
          <w:rFonts w:ascii="Times New Roman" w:hAnsi="Times New Roman" w:cs="Times New Roman"/>
          <w:u w:val="single"/>
        </w:rPr>
        <w:t xml:space="preserve"> DAM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8441BB9" w14:textId="77777777" w:rsidR="006A079F" w:rsidRDefault="006A079F" w:rsidP="006A079F">
      <w:pPr>
        <w:tabs>
          <w:tab w:val="left" w:pos="19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Smith.</w:t>
      </w:r>
      <w:r>
        <w:rPr>
          <w:rFonts w:ascii="Times New Roman" w:hAnsi="Times New Roman" w:cs="Times New Roman"/>
        </w:rPr>
        <w:tab/>
        <w:t xml:space="preserve"> </w:t>
      </w:r>
    </w:p>
    <w:p w14:paraId="77E858FA" w14:textId="77777777" w:rsidR="006A079F" w:rsidRDefault="006A079F" w:rsidP="006A079F">
      <w:pPr>
        <w:rPr>
          <w:rFonts w:ascii="Times New Roman" w:hAnsi="Times New Roman" w:cs="Times New Roman"/>
        </w:rPr>
      </w:pPr>
    </w:p>
    <w:p w14:paraId="27AA7325" w14:textId="77777777" w:rsidR="006A079F" w:rsidRDefault="006A079F" w:rsidP="006A079F">
      <w:pPr>
        <w:rPr>
          <w:rFonts w:ascii="Times New Roman" w:hAnsi="Times New Roman" w:cs="Times New Roman"/>
        </w:rPr>
      </w:pPr>
    </w:p>
    <w:p w14:paraId="511023E3" w14:textId="77777777" w:rsidR="006A079F" w:rsidRDefault="006A079F" w:rsidP="006A07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John Pyke, chaplain(q.v.), brought a plaint of debt against Thomas </w:t>
      </w:r>
    </w:p>
    <w:p w14:paraId="733DA64F" w14:textId="77777777" w:rsidR="006A079F" w:rsidRDefault="006A079F" w:rsidP="006A07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Vygorows</w:t>
      </w:r>
      <w:proofErr w:type="spellEnd"/>
      <w:r>
        <w:rPr>
          <w:rFonts w:ascii="Times New Roman" w:hAnsi="Times New Roman" w:cs="Times New Roman"/>
        </w:rPr>
        <w:t xml:space="preserve">(q.v.) and Simon </w:t>
      </w:r>
      <w:proofErr w:type="spellStart"/>
      <w:r>
        <w:rPr>
          <w:rFonts w:ascii="Times New Roman" w:hAnsi="Times New Roman" w:cs="Times New Roman"/>
        </w:rPr>
        <w:t>Lyster</w:t>
      </w:r>
      <w:proofErr w:type="spellEnd"/>
      <w:r>
        <w:rPr>
          <w:rFonts w:ascii="Times New Roman" w:hAnsi="Times New Roman" w:cs="Times New Roman"/>
        </w:rPr>
        <w:t>(q.v.), both of Hingham, Norfolk.</w:t>
      </w:r>
    </w:p>
    <w:p w14:paraId="1F2225A7" w14:textId="77777777" w:rsidR="006A079F" w:rsidRDefault="006A079F" w:rsidP="006A07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2018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C0B425E" w14:textId="77777777" w:rsidR="006A079F" w:rsidRDefault="006A079F" w:rsidP="006A079F">
      <w:pPr>
        <w:rPr>
          <w:rFonts w:ascii="Times New Roman" w:hAnsi="Times New Roman" w:cs="Times New Roman"/>
        </w:rPr>
      </w:pPr>
    </w:p>
    <w:p w14:paraId="56FE1405" w14:textId="77777777" w:rsidR="006A079F" w:rsidRDefault="006A079F" w:rsidP="006A079F">
      <w:pPr>
        <w:rPr>
          <w:rFonts w:ascii="Times New Roman" w:hAnsi="Times New Roman" w:cs="Times New Roman"/>
        </w:rPr>
      </w:pPr>
    </w:p>
    <w:p w14:paraId="6C52F807" w14:textId="77777777" w:rsidR="006A079F" w:rsidRDefault="006A079F" w:rsidP="006A07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October 2018</w:t>
      </w:r>
    </w:p>
    <w:p w14:paraId="1C58A38B" w14:textId="77777777" w:rsidR="006B2F86" w:rsidRPr="00E71FC3" w:rsidRDefault="006A079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1335F" w14:textId="77777777" w:rsidR="006A079F" w:rsidRDefault="006A079F" w:rsidP="00E71FC3">
      <w:r>
        <w:separator/>
      </w:r>
    </w:p>
  </w:endnote>
  <w:endnote w:type="continuationSeparator" w:id="0">
    <w:p w14:paraId="59A68E50" w14:textId="77777777" w:rsidR="006A079F" w:rsidRDefault="006A079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68C8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6D634" w14:textId="77777777" w:rsidR="006A079F" w:rsidRDefault="006A079F" w:rsidP="00E71FC3">
      <w:r>
        <w:separator/>
      </w:r>
    </w:p>
  </w:footnote>
  <w:footnote w:type="continuationSeparator" w:id="0">
    <w:p w14:paraId="63A98D7B" w14:textId="77777777" w:rsidR="006A079F" w:rsidRDefault="006A079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79F"/>
    <w:rsid w:val="001A7C09"/>
    <w:rsid w:val="00577BD5"/>
    <w:rsid w:val="00656CBA"/>
    <w:rsid w:val="006A079F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78E4D"/>
  <w15:chartTrackingRefBased/>
  <w15:docId w15:val="{6BF63D06-1464-46DE-BB53-EC0262F37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079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A07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2018-11-17T20:57:00Z</dcterms:created>
  <dcterms:modified xsi:type="dcterms:W3CDTF">2018-11-17T20:58:00Z</dcterms:modified>
</cp:coreProperties>
</file>